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6456c3" w14:textId="b6456c3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1632D">
        <w:t>9</w:t>
      </w:r>
      <w:r w:rsidR="0042045B">
        <w:t>3</w:t>
      </w:r>
      <w:r w:rsidRPr="002C1CDD">
        <w:t>. St-</w:t>
      </w:r>
      <w:r w:rsidR="001830F6">
        <w:t>159</w:t>
      </w:r>
      <w:r w:rsidR="00C1632D">
        <w:t>9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C1632D">
        <w:t>9</w:t>
      </w:r>
      <w:r w:rsidR="0042045B">
        <w:t>3</w:t>
      </w:r>
      <w:r w:rsidRPr="002C1CDD">
        <w:t>. St-</w:t>
      </w:r>
      <w:r w:rsidR="00D60D92">
        <w:t>159</w:t>
      </w:r>
      <w:r w:rsidR="00C1632D">
        <w:t>9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1632D" w:rsidP="00C1632D" w:rsidRDefault="006826ED">
      <w:r>
        <w:t xml:space="preserve">            </w:t>
      </w:r>
      <w:r w:rsidR="00C1632D">
        <w:t xml:space="preserve">GABI &amp; VITO jednostavno društvo s ograničenom odgovornošću za ugostiteljstvo i usluge, Ulica Stjepana </w:t>
      </w:r>
      <w:proofErr w:type="spellStart"/>
      <w:r w:rsidR="00C1632D">
        <w:t>Lacka</w:t>
      </w:r>
      <w:proofErr w:type="spellEnd"/>
      <w:r w:rsidR="00C1632D">
        <w:t xml:space="preserve"> 44,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Pr="0091288A" w:rsidR="00C1632D">
        <w:t>62336139909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14879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1487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148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48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48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48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8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4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8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St-1599/2020-3</izvorni_sadrzaj>
    <derivirana_varijabla naziv="DomainObject.Oznaka_1">St-1599/2020-3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2020.</izvorni_sadrzaj>
    <derivirana_varijabla naziv="DomainObject.Predmet.DatumIzradeOptuznogAkta_1">12. studenog 2020.</derivirana_varijabla>
  </DomainObject.Predmet.DatumIzradeOptuznogAkta>
  <DomainObject.Predmet.DatumIzradeOptuznogAktaFormated>
    <izvorni_sadrzaj>12.11.2020.</izvorni_sadrzaj>
    <derivirana_varijabla naziv="DomainObject.Predmet.DatumIzradeOptuznogAktaFormated_1">12.11.2020.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2020.</izvorni_sadrzaj>
    <derivirana_varijabla naziv="DomainObject.Predmet.DatumPrimitkaOptuznogAkta_1">12.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St-1599/2020</izvorni_sadrzaj>
    <derivirana_varijabla naziv="DomainObject.Predmet.OznakaBroj_1">St-1599/2020</derivirana_varijabla>
  </DomainObject.Predmet.OznakaBroj>
  <DomainObject.Predmet.OznakaBrojOptuznogAkta>
    <izvorni_sadrzaj>04-06-20-2596</izvorni_sadrzaj>
    <derivirana_varijabla naziv="DomainObject.Predmet.OznakaBrojOptuznogAkta_1">04-06-20-2596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GABI &amp; VITO jednostavno društvo s ograničenom odgovornošću za ugostiteljstvo i usluge</izvorni_sadrzaj>
    <derivirana_varijabla naziv="DomainObject.Predmet.ProtustrankaFormated_1">  GABI &amp; VITO jednostavno društvo s ograničenom odgovornošću za ugostiteljstvo i usluge</derivirana_varijabla>
  </DomainObject.Predmet.ProtustrankaFormated>
  <DomainObject.Predmet.ProtustrankaFormatedOIB>
    <izvorni_sadrzaj>  GABI &amp; VITO jednostavno društvo s ograničenom odgovornošću za ugostiteljstvo i usluge, OIB 62336139909</izvorni_sadrzaj>
    <derivirana_varijabla naziv="DomainObject.Predmet.ProtustrankaFormatedOIB_1">  GABI &amp; VITO jednostavno društvo s ograničenom odgovornošću za ugostiteljstvo i usluge, OIB 62336139909</derivirana_varijabla>
  </DomainObject.Predmet.ProtustrankaFormatedOIB>
  <DomainObject.Predmet.ProtustrankaFormatedWithAdress>
    <izvorni_sadrzaj> GABI &amp; VITO jednostavno društvo s ograničenom odgovornošću za ugostiteljstvo i usluge, Ulica Stjepana Lacka 44, 10000 Zagreb</izvorni_sadrzaj>
    <derivirana_varijabla naziv="DomainObject.Predmet.ProtustrankaFormatedWithAdress_1"> GABI &amp; VITO jednostavno društvo s ograničenom odgovornošću za ugostiteljstvo i usluge, Ulica Stjepana Lacka 44, 10000 Zagreb</derivirana_varijabla>
  </DomainObject.Predmet.ProtustrankaFormatedWithAdress>
  <DomainObject.Predmet.ProtustrankaFormatedWithAdressOIB>
    <izvorni_sadrzaj> GABI &amp; VITO jednostavno društvo s ograničenom odgovornošću za ugostiteljstvo i usluge, OIB 62336139909, Ulica Stjepana Lacka 44, 10000 Zagreb</izvorni_sadrzaj>
    <derivirana_varijabla naziv="DomainObject.Predmet.ProtustrankaFormatedWithAdressOIB_1"> GABI &amp; VITO jednostavno društvo s ograničenom odgovornošću za ugostiteljstvo i usluge, OIB 62336139909, Ulica Stjepana Lacka 44, 10000 Zagreb</derivirana_varijabla>
  </DomainObject.Predmet.ProtustrankaFormatedWithAdressOIB>
  <DomainObject.Predmet.ProtustrankaWithAdress>
    <izvorni_sadrzaj>GABI &amp; VITO jednostavno društvo s ograničenom odgovornošću za ugostiteljstvo i usluge Ulica Stjepana Lacka 44, 10000 Zagreb</izvorni_sadrzaj>
    <derivirana_varijabla naziv="DomainObject.Predmet.ProtustrankaWithAdress_1">GABI &amp; VITO jednostavno društvo s ograničenom odgovornošću za ugostiteljstvo i usluge Ulica Stjepana Lacka 44, 10000 Zagreb</derivirana_varijabla>
  </DomainObject.Predmet.ProtustrankaWithAdress>
  <DomainObject.Predmet.ProtustrankaWithAdressOIB>
    <izvorni_sadrzaj>GABI &amp; VITO jednostavno društvo s ograničenom odgovornošću za ugostiteljstvo i usluge, OIB 62336139909, Ulica Stjepana Lacka 44, 10000 Zagreb</izvorni_sadrzaj>
    <derivirana_varijabla naziv="DomainObject.Predmet.ProtustrankaWithAdressOIB_1">GABI &amp; VITO jednostavno društvo s ograničenom odgovornošću za ugostiteljstvo i usluge, OIB 62336139909, Ulica Stjepana Lacka 44, 10000 Zagreb</derivirana_varijabla>
  </DomainObject.Predmet.ProtustrankaWithAdressOIB>
  <DomainObject.Predmet.ProtustrankaNazivFormated>
    <izvorni_sadrzaj>GABI &amp; VITO jednostavno društvo s ograničenom odgovornošću za ugostiteljstvo i usluge</izvorni_sadrzaj>
    <derivirana_varijabla naziv="DomainObject.Predmet.ProtustrankaNazivFormated_1">GABI &amp; VITO jednostavno društvo s ograničenom odgovornošću za ugostiteljstvo i usluge</derivirana_varijabla>
  </DomainObject.Predmet.ProtustrankaNazivFormated>
  <DomainObject.Predmet.ProtustrankaNazivFormatedOIB>
    <izvorni_sadrzaj>GABI &amp; VITO jednostavno društvo s ograničenom odgovornošću za ugostiteljstvo i usluge, OIB 62336139909</izvorni_sadrzaj>
    <derivirana_varijabla naziv="DomainObject.Predmet.ProtustrankaNazivFormatedOIB_1">GABI &amp; VITO jednostavno društvo s ograničenom odgovornošću za ugostiteljstvo i usluge, OIB 62336139909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GABI &amp; VITO jednostavno društvo s ograničenom odgovornošću za ugostiteljstvo i usluge</item>
    </izvorni_sadrzaj>
    <derivirana_varijabla naziv="DomainObject.Predmet.ProtuStrankaListFormated_1">
      <item>GABI &amp; VITO jednostavno društvo s ograničenom odgovornošću za ugostiteljstvo i usluge</item>
    </derivirana_varijabla>
  </DomainObject.Predmet.ProtuStrankaListFormated>
  <DomainObject.Predmet.ProtuStrankaListFormatedOIB>
    <izvorni_sadrzaj>
      <item>GABI &amp; VITO jednostavno društvo s ograničenom odgovornošću za ugostiteljstvo i usluge, OIB 62336139909</item>
    </izvorni_sadrzaj>
    <derivirana_varijabla naziv="DomainObject.Predmet.ProtuStrankaListFormatedOIB_1">
      <item>GABI &amp; VITO jednostavno društvo s ograničenom odgovornošću za ugostiteljstvo i usluge, OIB 62336139909</item>
    </derivirana_varijabla>
  </DomainObject.Predmet.ProtuStrankaListFormatedOIB>
  <DomainObject.Predmet.ProtuStrankaListFormatedWithAdress>
    <izvorni_sadrzaj>
      <item>GABI &amp; VITO jednostavno društvo s ograničenom odgovornošću za ugostiteljstvo i usluge, Ulica Stjepana Lacka 44, 10000 Zagreb</item>
    </izvorni_sadrzaj>
    <derivirana_varijabla naziv="DomainObject.Predmet.ProtuStrankaListFormatedWithAdress_1">
      <item>GABI &amp; VITO jednostavno društvo s ograničenom odgovornošću za ugostiteljstvo i usluge, Ulica Stjepana Lacka 44, 10000 Zagreb</item>
    </derivirana_varijabla>
  </DomainObject.Predmet.ProtuStrankaListFormatedWithAdress>
  <DomainObject.Predmet.ProtuStrankaListFormatedWithAdressOIB>
    <izvorni_sadrzaj>
      <item>GABI &amp; VITO jednostavno društvo s ograničenom odgovornošću za ugostiteljstvo i usluge, OIB 62336139909, Ulica Stjepana Lacka 44, 10000 Zagreb</item>
    </izvorni_sadrzaj>
    <derivirana_varijabla naziv="DomainObject.Predmet.ProtuStrankaListFormatedWithAdressOIB_1">
      <item>GABI &amp; VITO jednostavno društvo s ograničenom odgovornošću za ugostiteljstvo i usluge, OIB 62336139909, Ulica Stjepana Lacka 44, 10000 Zagreb</item>
    </derivirana_varijabla>
  </DomainObject.Predmet.ProtuStrankaListFormatedWithAdressOIB>
  <DomainObject.Predmet.ProtuStrankaListNazivFormated>
    <izvorni_sadrzaj>
      <item>GABI &amp; VITO jednostavno društvo s ograničenom odgovornošću za ugostiteljstvo i usluge</item>
    </izvorni_sadrzaj>
    <derivirana_varijabla naziv="DomainObject.Predmet.ProtuStrankaListNazivFormated_1">
      <item>GABI &amp; VITO jednostavno društvo s ograničenom odgovornošću za ugostiteljstvo i usluge</item>
    </derivirana_varijabla>
  </DomainObject.Predmet.ProtuStrankaListNazivFormated>
  <DomainObject.Predmet.ProtuStrankaListNazivFormatedOIB>
    <izvorni_sadrzaj>
      <item>GABI &amp; VITO jednostavno društvo s ograničenom odgovornošću za ugostiteljstvo i usluge, OIB 62336139909</item>
    </izvorni_sadrzaj>
    <derivirana_varijabla naziv="DomainObject.Predmet.ProtuStrankaListNazivFormatedOIB_1">
      <item>GABI &amp; VITO jednostavno društvo s ograničenom odgovornošću za ugostiteljstvo i usluge, OIB 62336139909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St-1599/2020-3</izvorni_sadrzaj>
    <derivirana_varijabla naziv="DomainObject.PoslovniBrojDokumenta_1">St-1599/2020-3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GABI &amp; VITO jednostavno društvo s ograničenom odgovornošću za ugostiteljstvo i usluge</izvorni_sadrzaj>
    <derivirana_varijabla naziv="DomainObject.Predmet.ProtustrankaIDrugi_1">GABI &amp; VITO jednostavno društvo s ograničenom odgovornošću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GABI &amp; VITO jednostavno društvo s ograničenom odgovornošću za ugostiteljstvo i usluge, OIB 62336139909, Ulica Stjepana Lacka 44, 10000 Zagreb</izvorni_sadrzaj>
    <derivirana_varijabla naziv="DomainObject.Predmet.ProtustrankaIDrugiAdressOIB_1">GABI &amp; VITO jednostavno društvo s ograničenom odgovornošću za ugostiteljstvo i usluge, OIB 62336139909,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GABI &amp; VITO jednostavno društvo s ograničenom odgovornošću za ugostiteljstvo i usluge</item>
      <item>Financijska agencija</item>
    </izvorni_sadrzaj>
    <derivirana_varijabla naziv="DomainObject.Predmet.SudioniciListNaziv_1">
      <item>GABI &amp; VITO jednostavno društvo s ograničenom odgovornošću za ugostiteljstvo i usluge</item>
      <item>Financijska agencija</item>
    </derivirana_varijabla>
  </DomainObject.Predmet.SudioniciListNaziv>
  <DomainObject.Predmet.SudioniciListAdressOIB>
    <izvorni_sadrzaj>
      <item>GABI &amp; VITO jednostavno društvo s ograničenom odgovornošću za ugostiteljstvo i usluge, OIB 62336139909, Ulica Stjepana Lacka 44,10000 Zagreb</item>
      <item>Financijska agencija, OIB 85821130368, TRG SVIBANJSKIH ŽRTAVA 1995. 1,10000 Zagreb</item>
    </izvorni_sadrzaj>
    <derivirana_varijabla naziv="DomainObject.Predmet.SudioniciListAdressOIB_1">
      <item>GABI &amp; VITO jednostavno društvo s ograničenom odgovornošću za ugostiteljstvo i usluge, OIB 62336139909,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62336139909</item>
      <item>, OIB 85821130368</item>
    </izvorni_sadrzaj>
    <derivirana_varijabla naziv="DomainObject.Predmet.SudioniciListNazivOIB_1">
      <item>, OIB 62336139909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144</properties:Words>
  <properties:Characters>857</properties:Characters>
  <properties:Lines>47</properties:Lines>
  <properties:Paragraphs>24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2020-11-30T09:50:00Z</cp:lastPrinted>
  <dcterms:modified xmlns:xsi="http://www.w3.org/2001/XMLSchema-instance" xsi:type="dcterms:W3CDTF">2020-11-30T09:50:00Z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St-1599/2020-3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